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C1A" w:rsidRDefault="002D7C1A" w:rsidP="002D7C1A">
      <w:pPr>
        <w:pStyle w:val="NoSpacing"/>
      </w:pPr>
      <w:r>
        <w:rPr>
          <w:u w:val="single"/>
        </w:rPr>
        <w:t>John MARTYN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2D7C1A" w:rsidRDefault="002D7C1A" w:rsidP="002D7C1A">
      <w:pPr>
        <w:pStyle w:val="NoSpacing"/>
      </w:pPr>
      <w:r>
        <w:t xml:space="preserve">of </w:t>
      </w:r>
      <w:proofErr w:type="spellStart"/>
      <w:r>
        <w:t>Tasburgh</w:t>
      </w:r>
      <w:proofErr w:type="spellEnd"/>
      <w:r>
        <w:t>, Norfolk</w:t>
      </w:r>
    </w:p>
    <w:p w:rsidR="002D7C1A" w:rsidRDefault="002D7C1A" w:rsidP="002D7C1A">
      <w:pPr>
        <w:pStyle w:val="NoSpacing"/>
      </w:pPr>
    </w:p>
    <w:p w:rsidR="002D7C1A" w:rsidRDefault="002D7C1A" w:rsidP="002D7C1A">
      <w:pPr>
        <w:pStyle w:val="NoSpacing"/>
      </w:pPr>
    </w:p>
    <w:p w:rsidR="002D7C1A" w:rsidRDefault="002D7C1A" w:rsidP="002D7C1A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2D7C1A" w:rsidRDefault="002D7C1A" w:rsidP="002D7C1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417)</w:t>
      </w:r>
    </w:p>
    <w:p w:rsidR="002D7C1A" w:rsidRDefault="002D7C1A" w:rsidP="002D7C1A">
      <w:pPr>
        <w:pStyle w:val="NoSpacing"/>
      </w:pPr>
    </w:p>
    <w:p w:rsidR="002D7C1A" w:rsidRDefault="002D7C1A" w:rsidP="002D7C1A">
      <w:pPr>
        <w:pStyle w:val="NoSpacing"/>
      </w:pPr>
    </w:p>
    <w:p w:rsidR="002D7C1A" w:rsidRDefault="002D7C1A" w:rsidP="002D7C1A">
      <w:pPr>
        <w:pStyle w:val="NoSpacing"/>
      </w:pPr>
      <w:r>
        <w:t>2 January 2017</w:t>
      </w:r>
    </w:p>
    <w:p w:rsidR="006B2F86" w:rsidRPr="00E71FC3" w:rsidRDefault="002D7C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C1A" w:rsidRDefault="002D7C1A" w:rsidP="00E71FC3">
      <w:pPr>
        <w:spacing w:after="0" w:line="240" w:lineRule="auto"/>
      </w:pPr>
      <w:r>
        <w:separator/>
      </w:r>
    </w:p>
  </w:endnote>
  <w:endnote w:type="continuationSeparator" w:id="0">
    <w:p w:rsidR="002D7C1A" w:rsidRDefault="002D7C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C1A" w:rsidRDefault="002D7C1A" w:rsidP="00E71FC3">
      <w:pPr>
        <w:spacing w:after="0" w:line="240" w:lineRule="auto"/>
      </w:pPr>
      <w:r>
        <w:separator/>
      </w:r>
    </w:p>
  </w:footnote>
  <w:footnote w:type="continuationSeparator" w:id="0">
    <w:p w:rsidR="002D7C1A" w:rsidRDefault="002D7C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1A"/>
    <w:rsid w:val="001A7C09"/>
    <w:rsid w:val="002D7C1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090E98-3F6A-4EAE-90FD-4C6D2826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D7C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2017-01-03T21:39:00Z</dcterms:created>
  <dcterms:modified xsi:type="dcterms:W3CDTF">2017-01-03T21:40:00Z</dcterms:modified>
</cp:coreProperties>
</file>